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การให้ความเห็นชอบรายละเอียดเกี่ยวกับการฝึกเตรียมเข้าทำงาน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กรณีเป็นผู้ดำเนินการฝึกเอง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การให้ความเห็นชอบรายละเอียดเกี่ยวกับการฝึกเตรียมเข้าทำงาน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กรณีเป็นผู้ดำเนินการฝึกเอง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5601E8C1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1D4B33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1D4B33" w:rsidRPr="000C2AAC">
        <w:rPr>
          <w:rFonts w:asciiTheme="minorBidi" w:hAnsiTheme="minorBidi"/>
          <w:noProof/>
          <w:sz w:val="32"/>
          <w:szCs w:val="32"/>
        </w:rPr>
        <w:t>(</w:t>
      </w:r>
      <w:r w:rsidR="001D4B33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1D4B33" w:rsidRPr="000C2AAC">
        <w:rPr>
          <w:rFonts w:asciiTheme="minorBidi" w:hAnsiTheme="minorBidi"/>
          <w:noProof/>
          <w:sz w:val="32"/>
          <w:szCs w:val="32"/>
        </w:rPr>
        <w:t>),</w:t>
      </w:r>
      <w:r w:rsidR="001D4B33">
        <w:rPr>
          <w:rFonts w:asciiTheme="minorBidi" w:hAnsiTheme="minorBidi"/>
          <w:noProof/>
          <w:sz w:val="32"/>
          <w:szCs w:val="32"/>
        </w:rPr>
        <w:t xml:space="preserve"> </w:t>
      </w:r>
      <w:r w:rsidR="001D4B33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ส่งเสริมการพัฒนาฝีมือแรงงาน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2545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49.33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410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การให้ความเห็นชอบรายละเอียดเกี่ยวกับการฝึกเตรียมเข้าทำงาน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กรณีเป็นผู้ดำเนินการฝึกเอง</w:t>
      </w:r>
      <w:r w:rsidR="00094F82" w:rsidRPr="000C2AAC">
        <w:rPr>
          <w:rFonts w:asciiTheme="minorBidi" w:hAnsiTheme="minorBidi"/>
          <w:noProof/>
          <w:sz w:val="32"/>
          <w:szCs w:val="32"/>
        </w:rPr>
        <w:t>) 25/05/2558 12:40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1D4B33" w:rsidRPr="000C2AAC" w14:paraId="5F1398AA" w14:textId="77777777" w:rsidTr="009B7715">
        <w:tc>
          <w:tcPr>
            <w:tcW w:w="675" w:type="dxa"/>
          </w:tcPr>
          <w:p w14:paraId="08D93DD3" w14:textId="595C2610" w:rsidR="001D4B33" w:rsidRPr="000C2AAC" w:rsidRDefault="001D4B33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08DF907" w14:textId="77777777" w:rsidR="001D4B33" w:rsidRPr="000C2AAC" w:rsidRDefault="001D4B33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1975371" w14:textId="77777777" w:rsidR="001D4B33" w:rsidRPr="000C2AAC" w:rsidRDefault="001D4B33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4568DDFB" w:rsidR="001D4B33" w:rsidRPr="000C2AAC" w:rsidRDefault="001D4B33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70593635" w14:textId="77777777" w:rsidTr="009B7715">
        <w:tc>
          <w:tcPr>
            <w:tcW w:w="675" w:type="dxa"/>
          </w:tcPr>
          <w:p w14:paraId="4E13C6AE" w14:textId="49B35F05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4C944CF5" w14:textId="6318CE68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094F82" w:rsidRPr="000C2AAC" w14:paraId="0CE4147C" w14:textId="77777777" w:rsidTr="009B7715">
        <w:tc>
          <w:tcPr>
            <w:tcW w:w="675" w:type="dxa"/>
          </w:tcPr>
          <w:p w14:paraId="29817BFA" w14:textId="21DBD2A7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2BFC660F" w14:textId="01512A99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7930EF54" w14:textId="77777777" w:rsidR="001D4B33" w:rsidRDefault="00575FAF" w:rsidP="001D4B3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คำขอให้ผู้ประกอบกิจการยื่นคำขอตามจังหวัดที่สถานประกอบกิจการของผู้ซึ่งจัดให้มีการฝึกนั้นตั้งอยู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เงื่อนไขการยื่นขอความเห็นชอบหลักสูตรเตรียมเข้าทำงาน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การฝึกเตรียมเข้าทำงาน คือ การฝึกอบรมฝีมือแรงงานก่อนเข้าทำงาน เพื่อให้สามารถทำงานได้ตามมาตรฐานฝีมือแรงงาน ซึ่งไม่ใช่ลูกจ้างของตน ไม่มีสัญญาจ้าง ไม่ได้จ่ายประกันสังคม ไม่ได้จ่ายค่าจ้างให้จ่ายเพียงค่าเบี้ยเลี้ยงระหว่างฝึกอบรมตามกฎหมายเท่านั้น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ถ้าเป็นลูกจ้างแล้วเมื่อจัดฝึกอบรมให้จะเป็นการฝึกยกระดับฝีมือแรงงานหรือการฝึกเปลี่ยนสาขาอาชีพ ซึ่งคำจำกัดความของการฝึกยกระดับฝีมือแรงงานหรือการฝึกเปลี่ยนสาขาอาชีพ กำหนดไว้ชัดเจนว่าจัดฝึกอบรมให้ลูกจ้าง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ังนั้นกฎหมายเกี่ยวกับการฝึกเตรียมเข้าทำงานจึงกำหนดหลักเกณฑ์เกี่ยวกับการคุ้มครองผู้รับการฝึกให้ใกล้เคียงกับกฎหมายว่าด้วยการคุ้มครองแรงงาน เพื่อเป็นหลักประกันในการฝึกอบรมของผู้รับการฝึก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เนื่องจากการฝึกเตรียมเข้าทำงานเป็นการฝึกอบรมฝีมือแรงงาน ซึ่งไม่ใช่ลูกจ้างของตนดังนั้น กรณีฝึกเตรียมเข้าทำงานให้บุคคลทั่วไปทั้งกรณีอบรมเองหรือส่งไปฝึกอบรมภายนอก ไม่สามารถนำคนต่างด้าวที่ยังมิใช่ลูกจ้างของตนเข้ารับการฝึกเตรียมเข้าทำงานได้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การฝึกเตรียมเข้าทำงานให้กับบุคคลทั่วไปและการรับนักเรียน นิสิต นักศึกษาหรือบุคคลที่ทางราชการ ส่งมาฝึกเข้ารับการฝึก ไม่สามารถนำจำนวนผู้เข้ารับการฝึกมาประเมินเงินสมทบได้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การฝึกเตรียมเข้าทำงาน ต้องยื่นขอความเห็นชอบก่อนดำเนินการฝึก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หลักสูตรที่ผ่านความเห็นชอบแล้ว สามารถนำไปใช้ฝึกอบรมได้ตลอดปีปฏิทิน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การพิจารณาหลักสูตรและค่าใช้จ่ายในการฝึกอบรมเพื่อยกเว้นภาษีเงินได้ เป็นไปตามประกาศคณะกรรมการส่งเสริมการพัฒนาฝีมือแรงงาน เรื่อง หลักเกณฑ์ วิธีการ และเงื่อนไขในการให้ความเห็นชอบรายละเอียดเกี่ยวกับการฝึกเตรียมเข้าทำงาน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กุมภาพันธ์ </w:t>
      </w:r>
      <w:r w:rsidRPr="000C2AAC">
        <w:rPr>
          <w:rFonts w:asciiTheme="minorBidi" w:hAnsiTheme="minorBidi"/>
          <w:noProof/>
          <w:sz w:val="32"/>
          <w:szCs w:val="32"/>
        </w:rPr>
        <w:t xml:space="preserve">2557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และประกาศคณะกรรมการส่งเสริมการพัฒนาฝีมือแรงงาน เรื่อง กำหนดรายการค่าใช้จ่ายในการฝึกเตรียมเข้าทำงาน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กุมภาพันธ์ </w:t>
      </w:r>
      <w:r w:rsidRPr="000C2AAC">
        <w:rPr>
          <w:rFonts w:asciiTheme="minorBidi" w:hAnsiTheme="minorBidi"/>
          <w:noProof/>
          <w:sz w:val="32"/>
          <w:szCs w:val="32"/>
        </w:rPr>
        <w:t>2557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 วิธีการ และเงื่อนไขในการให้ความเห็นชอบ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 ต้องเป็นหลักสูตรที่จัดขึ้นเพื่อพัฒนาฝีมือแรงงานก่อนเข้าทำงานในสถานประกอบกิจการ เพื่อให้สามารถ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ทำงานได้ตามมาตรฐานฝีมือแรงงาน โดยมีเนื้อหาวิชาของหลักสูตรสอดคล้องและเป็นประโยชน์ต่อกิจการของ ผู้ดำเนินการฝึก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กรณีผู้ดำเนินการฝึกรับนักเรียน นิสิต หรือนักศึกษาที่สถานศึกษาส่งเข้ารับการฝึกหรือบุคคลที่ทางราชการส่งมาฝึกกับผู้ดำเนินการฝึก ให้ใช้หลักสูตรของสถานศึกษา หรือหลักสูตรของส่วนราชการ หรือหลักสูตรของผู้ดำเนินการฝึก หรือหลักสูตรที่สถานศึกษากับผู้ดำเนินการฝึกได้ร่วมกันจัดทำขึ้น หรือหลักสูตรที่ส่วนราชการกับผู้ดำเนินการฝึกได้ร่วมกันจัดทำขึ้นก็ได้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สถานที่ฝึกหรือศูนย์ฝึกอบรมฝีมือแรงงาน ต้องมีพื้นที่เพียงพอ เหมาะสมและปลอดภัยต่อการฝึกอบรมฝีมือแรงงาน หรือเป็นสถานที่เดียวกันกับสถานที่ปฏิบัติงานตามปกติของพนักงานของสถานประกอบกิจการซึ่งเป็นผู้ดำเนิน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ชื่อและคุณสมบัติของครูฝึก ต้องมีคุณสมบัติตามที่คณะกรรมการประกาศกำหนด และมีจำนวนครูฝึกต่อจำนวนผู้รับการฝึกในสัดส่วนครูฝึกหนึ่งคนต่อผู้รับการฝึกไม่เกินสิบหกคน ครูฝึกต้องมีคุณสมบัติตามประกาศคณะกรรมการส่งเสริมการพัฒนาฝีมือแรงงาน เรื่อง คุณสมบัติของครูฝึกเตรียมเข้าทำงาน ลงวันที่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สิงหาคม </w:t>
      </w:r>
      <w:r w:rsidRPr="000C2AAC">
        <w:rPr>
          <w:rFonts w:asciiTheme="minorBidi" w:hAnsiTheme="minorBidi"/>
          <w:noProof/>
          <w:sz w:val="32"/>
          <w:szCs w:val="32"/>
        </w:rPr>
        <w:t>2546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กำหนดระยะเวลาการฝึก ต้องสอดคล้องกับหลักสูตรตามสาขาอาชีพที่กระทรวงแรงงานประกาศกำหนด ทั้งนี้ต้องไม่น้อยกว่า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ชั่วโมง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การอุปกรณ์อันจำเป็นที่จะใช้ในการฝึกที่มีอยู่แล้วและที่ต้องหามาเพิ่มเติมในภายหลังต้องมีตามความจำเป็นเพียงพอเหมาะสมกับจำนวนผู้รับการฝึกอยู่ในสภาพที่ดีและปลอดภัยสำหรับการฝึกในแต่ละหลักสูต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วิธีการและมาตรฐานในการวัดผลการฝึก ต้องจัดให้มีการทดสอบทั้งภาคทฤษฎีและภาคปฏิบัติด้วยวิธีการอื่นๆ ซึ่งต้องกำหนดหลักเกณฑ์ผ่านการฝึกโดยเฉลี่ยไม่ต่ำกว่าร้อยละ </w:t>
      </w:r>
      <w:r w:rsidRPr="000C2AAC">
        <w:rPr>
          <w:rFonts w:asciiTheme="minorBidi" w:hAnsiTheme="minorBidi"/>
          <w:noProof/>
          <w:sz w:val="32"/>
          <w:szCs w:val="32"/>
        </w:rPr>
        <w:t>60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รายละเอียดที่แสดงให้เห็นถึงประโยชน์ของกิจการของผู้ดำเนินการฝึก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8.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รายละเอียดเกี่ยวกับรายการค่าใช้จ่ายในการดำเนินการฝึก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9.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สถานประกอบกิจการที่เป็นผู้ดำเนินการฝึกต้องทำสัญญาการฝึกกับผู้รับการฝึก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10.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ผู้ดำเนินการฝึกต้องปฏิบัติตามหลักเกณฑ์เกี่ยวกับการคุ้มครองผู้รับการฝึก โดยต้องจ่ายเบี้ยเลี้ยงให้แก่ผู้เข้ารับการ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ฝึกอบรมในอัตราไม่น้อยกว่าร้อยละห้าสิบของอัตราค่าจ้างขั้นต่ำสูงสุด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ออกหนังสือรับรองให้แก่ผู้รับการฝึกที่สำเร็จการฝึกภายใน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วันนับแต่วันเสร็จสิ้นการวัดผลแล้วแจ้งให้ นายทะเบียนทราบ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ผู้ดำเนินการฝึกจะต้องจัดให้มีข้อบังคับหรือระเบียบเกี่ยวกับการฝึกเป็นภาษาไทย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ผู้ดำเนินการฝึกจะต้องจัดทำทะเบียนประวัติผู้รับการฝึกไว้เป็นหลักฐาน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ห้ามมิให้ผู้ประกอบกิจการเรียกหรือรับเงินค่าฝึกอบรมฝีมือแรงงานจากผู้รับการฝึก 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655A5B68" w:rsidR="0065175D" w:rsidRPr="000C2AAC" w:rsidRDefault="0065175D" w:rsidP="001D4B33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2D776730" w14:textId="77777777" w:rsidTr="00313D38">
        <w:tc>
          <w:tcPr>
            <w:tcW w:w="675" w:type="dxa"/>
            <w:vAlign w:val="center"/>
          </w:tcPr>
          <w:p w14:paraId="022097C8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6B90A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499049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D525FAF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เจ้าหน้าที่พิจารณาหลักสูตรและค่าใช้จ่ายในการจัดฝึกอบรม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0C2DB15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FF823E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D86269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1E83483F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EDA881A" w14:textId="77777777" w:rsidTr="00313D38">
        <w:tc>
          <w:tcPr>
            <w:tcW w:w="675" w:type="dxa"/>
            <w:vAlign w:val="center"/>
          </w:tcPr>
          <w:p w14:paraId="58BE6F28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CBB3FC1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56898A0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75803FB9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นายทะเบียนพิจารณาลงนามอนุมัติและแจ้งสถานประกอบกิจการ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5419839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1DAC49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0B5F68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0FBE9EB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แบบคำขอความเห็นชอบรายละเอียดเกี่ยวกับการฝึกเตรียมเข้าทำงาน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EDC8076" w14:textId="77777777" w:rsidTr="004E651F">
        <w:tc>
          <w:tcPr>
            <w:tcW w:w="675" w:type="dxa"/>
            <w:vAlign w:val="center"/>
          </w:tcPr>
          <w:p w14:paraId="40A40FD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10035A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แสดงการจดทะเบียนและวัตถุประสงค์ของกิจการของผู้ขอรับความเห็นชอบและหนังสือมอบอำนาจให้กระทำการแทน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กรณีผู้ยื่นคำขอเป็นนิติบุคคล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017D2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559" w:type="dxa"/>
          </w:tcPr>
          <w:p w14:paraId="1CEFF8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D1F6D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9C421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4543E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A859C8A" w14:textId="77777777" w:rsidTr="004E651F">
        <w:tc>
          <w:tcPr>
            <w:tcW w:w="675" w:type="dxa"/>
            <w:vAlign w:val="center"/>
          </w:tcPr>
          <w:p w14:paraId="4C391AB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5C1BA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หลักสูตรและรายละเอียดเกี่ยวกับการฝึกเตรียมเข้าทำงาน</w:t>
            </w:r>
          </w:p>
        </w:tc>
        <w:tc>
          <w:tcPr>
            <w:tcW w:w="1843" w:type="dxa"/>
          </w:tcPr>
          <w:p w14:paraId="341849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22D1FF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D4F260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072AA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9F517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รับรองสำเนาถูกต้องจากผู้มีอำนาจหรือผู้รับมอบอำนาจลงนามรับรอง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09BAE08" w14:textId="77777777" w:rsidTr="004E651F">
        <w:tc>
          <w:tcPr>
            <w:tcW w:w="675" w:type="dxa"/>
            <w:vAlign w:val="center"/>
          </w:tcPr>
          <w:p w14:paraId="22D3398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525F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สัญญาการฝึกเตรียมเข้าทำงาน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ต้นฉบับเก็บไว้ ณ สถานประกอบกิจการเพื่อเป็น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หลักฐาน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F28CC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7B31F6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6C92D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EDB45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D0CD6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ต้นฉบับเก็บไว้ ณ สถานประกอบกิจการเพื่อเป็นหลักฐาน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B925C61" w14:textId="77777777" w:rsidTr="004E651F">
        <w:tc>
          <w:tcPr>
            <w:tcW w:w="675" w:type="dxa"/>
            <w:vAlign w:val="center"/>
          </w:tcPr>
          <w:p w14:paraId="4F704943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1B77F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ทะเบียนประวัติผู้รับการฝึกเตรียมเข้าทำงาน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ต้นฉบับเก็บไว้ ณ สถานประกอบกิจการเพื่อเป็นหลักฐาน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17AEF4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DE002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5DED6B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0E0C0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94D0A5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B04C86C" w14:textId="77777777" w:rsidTr="004E651F">
        <w:tc>
          <w:tcPr>
            <w:tcW w:w="675" w:type="dxa"/>
            <w:vAlign w:val="center"/>
          </w:tcPr>
          <w:p w14:paraId="38EEFEF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3B7D1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เอกสารหลักฐานแสดงคุณสมบัติครูฝึก</w:t>
            </w:r>
          </w:p>
        </w:tc>
        <w:tc>
          <w:tcPr>
            <w:tcW w:w="1843" w:type="dxa"/>
          </w:tcPr>
          <w:p w14:paraId="7DEAF77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A23EC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F2E9F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AA1EA5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0A8139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C05E9D3" w14:textId="77777777" w:rsidTr="004E651F">
        <w:tc>
          <w:tcPr>
            <w:tcW w:w="675" w:type="dxa"/>
            <w:vAlign w:val="center"/>
          </w:tcPr>
          <w:p w14:paraId="1189AA0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94CCF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ตารางการฝึก</w:t>
            </w:r>
          </w:p>
        </w:tc>
        <w:tc>
          <w:tcPr>
            <w:tcW w:w="1843" w:type="dxa"/>
          </w:tcPr>
          <w:p w14:paraId="42B586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8ED5F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5695E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65CFD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88331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3824E71" w14:textId="77777777" w:rsidTr="004E651F">
        <w:tc>
          <w:tcPr>
            <w:tcW w:w="675" w:type="dxa"/>
            <w:vAlign w:val="center"/>
          </w:tcPr>
          <w:p w14:paraId="69E821A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961353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ข้อบังคับหรือระเบียบเกี่ยวกับการฝึกเตรียมเข้าทำงาน</w:t>
            </w:r>
          </w:p>
        </w:tc>
        <w:tc>
          <w:tcPr>
            <w:tcW w:w="1843" w:type="dxa"/>
          </w:tcPr>
          <w:p w14:paraId="7142E4A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E4BCA6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CA131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EEA6D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4274523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6BD2489" w14:textId="77777777" w:rsidTr="004E651F">
        <w:tc>
          <w:tcPr>
            <w:tcW w:w="675" w:type="dxa"/>
            <w:vAlign w:val="center"/>
          </w:tcPr>
          <w:p w14:paraId="3907E55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EF645D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แบบแจ้งพร้อมทะเบียนรายชื่อผู้สำเร็จการฝึกเตรียมเข้าทำงาน ตามมาตรา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แห่งพระราชบัญญัติส่งเสริมการพัฒนาฝีมือแรงงาน 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2545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แจ้งภายหลังสำเร็จ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การฝึก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8E175D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C735A6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06007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F05AFD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83726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แจ้งภายหลังสำเร็จการฝึกอบรม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7D49E2C" w14:textId="77777777" w:rsidTr="004E651F">
        <w:tc>
          <w:tcPr>
            <w:tcW w:w="675" w:type="dxa"/>
            <w:vAlign w:val="center"/>
          </w:tcPr>
          <w:p w14:paraId="312F6FF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3E81D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หนังสือส่งตัวผู้รับการฝึกจากสถานศึกษา กรณีที่รับนิสิต นักศึกษา เข้าฝึกอบรม</w:t>
            </w:r>
          </w:p>
        </w:tc>
        <w:tc>
          <w:tcPr>
            <w:tcW w:w="1843" w:type="dxa"/>
          </w:tcPr>
          <w:p w14:paraId="7AAF0A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834E8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0C5FE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6BFAC5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24262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E84ECAA" w14:textId="77777777" w:rsidTr="004E651F">
        <w:tc>
          <w:tcPr>
            <w:tcW w:w="675" w:type="dxa"/>
            <w:vAlign w:val="center"/>
          </w:tcPr>
          <w:p w14:paraId="12C4E01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5D4BD1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แผนที่ตั้งสถานที่ฝึกโดยสังเขป</w:t>
            </w:r>
          </w:p>
        </w:tc>
        <w:tc>
          <w:tcPr>
            <w:tcW w:w="1843" w:type="dxa"/>
          </w:tcPr>
          <w:p w14:paraId="6D67488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E55C1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2ADAF1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C7736C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47DF0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D4B33" w:rsidRPr="000C2AAC" w14:paraId="07DF31DE" w14:textId="77777777" w:rsidTr="00C1539D">
        <w:tc>
          <w:tcPr>
            <w:tcW w:w="534" w:type="dxa"/>
          </w:tcPr>
          <w:p w14:paraId="07FE0908" w14:textId="2F36A6F0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AF932BE" w14:textId="77777777" w:rsidR="001D4B33" w:rsidRPr="000C2AAC" w:rsidRDefault="001D4B33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51CA83F" w14:textId="77777777" w:rsidR="001D4B33" w:rsidRPr="000C2AAC" w:rsidRDefault="001D4B33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37AD2131" w14:textId="776F5139" w:rsidR="001D4B33" w:rsidRPr="000C2AAC" w:rsidRDefault="001D4B33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66B104EC" w14:textId="77777777" w:rsidR="00F064C0" w:rsidRDefault="00F064C0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คำขอรับความเห็นชอบรายละเอียดเกี่ยวกับการฝึกเตรียมเข้าทำงาน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ดาวน์โหลดเอกสารได้จาก เว็ปไซด์กองส่งเสริมการพัฒนาฝีมือแรงงาน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www.dsd.go.th/sdpaa)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  <w:p w14:paraId="3016B34B" w14:textId="77777777" w:rsidR="001D4B33" w:rsidRDefault="001D4B33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  <w:p w14:paraId="2EFAD299" w14:textId="77777777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2E9C332E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ระยะเวลาแล้วเสร็จอาจคลาดเคลื่อนได้จากลำดับที่ยื่นคำขอ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จำนวนคำขอ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ต่อรุ่น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หลักสูตร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จำนวนเจ้าหน้าทีพิจารณา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ต่อวัน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สามารถดาวโหลดได้ที่ </w:t>
      </w:r>
      <w:r w:rsidR="006C66F1" w:rsidRPr="000C2AAC">
        <w:rPr>
          <w:rFonts w:asciiTheme="minorBidi" w:hAnsiTheme="minorBidi"/>
          <w:noProof/>
          <w:sz w:val="32"/>
          <w:szCs w:val="32"/>
        </w:rPr>
        <w:t>http://home.dsd.go.th/sdpaa/index.php?option=com_content&amp;amp;amp;view=article&amp;amp;amp;id=123&amp;amp;amp;Itemid=125</w:t>
      </w:r>
      <w:bookmarkStart w:id="0" w:name="_GoBack"/>
      <w:bookmarkEnd w:id="0"/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1D4B33" w:rsidRPr="000C2AAC" w14:paraId="6D0BBF17" w14:textId="77777777" w:rsidTr="001D4B33">
        <w:tc>
          <w:tcPr>
            <w:tcW w:w="1418" w:type="dxa"/>
          </w:tcPr>
          <w:p w14:paraId="71CC28E5" w14:textId="77777777" w:rsidR="001D4B33" w:rsidRPr="000C2AAC" w:rsidRDefault="001D4B33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64DAC9EA" w14:textId="719DA979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1D4B33" w:rsidRPr="000C2AAC" w14:paraId="3FCBCAB2" w14:textId="77777777" w:rsidTr="001D4B33">
        <w:tc>
          <w:tcPr>
            <w:tcW w:w="1418" w:type="dxa"/>
          </w:tcPr>
          <w:p w14:paraId="76AEC54C" w14:textId="77777777" w:rsidR="001D4B33" w:rsidRPr="000C2AAC" w:rsidRDefault="001D4B33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4A357330" w14:textId="487B7B78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1D4B33" w:rsidRPr="000C2AAC" w14:paraId="4A1DF6A2" w14:textId="77777777" w:rsidTr="001D4B33">
        <w:tc>
          <w:tcPr>
            <w:tcW w:w="1418" w:type="dxa"/>
          </w:tcPr>
          <w:p w14:paraId="082BD70C" w14:textId="77777777" w:rsidR="001D4B33" w:rsidRPr="000C2AAC" w:rsidRDefault="001D4B33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712207FF" w14:textId="443C95D1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1D4B33" w:rsidRPr="000C2AAC" w14:paraId="105C0B62" w14:textId="77777777" w:rsidTr="001D4B33">
        <w:tc>
          <w:tcPr>
            <w:tcW w:w="1418" w:type="dxa"/>
          </w:tcPr>
          <w:p w14:paraId="7A8B8EDF" w14:textId="77777777" w:rsidR="001D4B33" w:rsidRPr="000C2AAC" w:rsidRDefault="001D4B33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432121AE" w14:textId="634C49FE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1D4B33" w:rsidRPr="000C2AAC" w14:paraId="6BB94F10" w14:textId="77777777" w:rsidTr="001D4B33">
        <w:tc>
          <w:tcPr>
            <w:tcW w:w="1418" w:type="dxa"/>
          </w:tcPr>
          <w:p w14:paraId="362D6899" w14:textId="77777777" w:rsidR="001D4B33" w:rsidRPr="000C2AAC" w:rsidRDefault="001D4B33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805EECE" w14:textId="00BF71AA" w:rsidR="001D4B33" w:rsidRPr="000C2AAC" w:rsidRDefault="001D4B33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939A1" w14:textId="77777777" w:rsidR="00E63A4D" w:rsidRDefault="00E63A4D" w:rsidP="00C81DB8">
      <w:pPr>
        <w:spacing w:after="0" w:line="240" w:lineRule="auto"/>
      </w:pPr>
      <w:r>
        <w:separator/>
      </w:r>
    </w:p>
  </w:endnote>
  <w:endnote w:type="continuationSeparator" w:id="0">
    <w:p w14:paraId="4A9BF3D5" w14:textId="77777777" w:rsidR="00E63A4D" w:rsidRDefault="00E63A4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021EF" w14:textId="77777777" w:rsidR="00E63A4D" w:rsidRDefault="00E63A4D" w:rsidP="00C81DB8">
      <w:pPr>
        <w:spacing w:after="0" w:line="240" w:lineRule="auto"/>
      </w:pPr>
      <w:r>
        <w:separator/>
      </w:r>
    </w:p>
  </w:footnote>
  <w:footnote w:type="continuationSeparator" w:id="0">
    <w:p w14:paraId="37443184" w14:textId="77777777" w:rsidR="00E63A4D" w:rsidRDefault="00E63A4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6F1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C66F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4B33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6F1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415EC"/>
    <w:rsid w:val="00D5060E"/>
    <w:rsid w:val="00D51311"/>
    <w:rsid w:val="00E00F3F"/>
    <w:rsid w:val="00E01AA0"/>
    <w:rsid w:val="00E06DC1"/>
    <w:rsid w:val="00E279FB"/>
    <w:rsid w:val="00E33AD5"/>
    <w:rsid w:val="00E56012"/>
    <w:rsid w:val="00E63A4D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774A5-F62A-4B2D-97EA-D1D20BC0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9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84</cp:revision>
  <cp:lastPrinted>2015-03-02T15:12:00Z</cp:lastPrinted>
  <dcterms:created xsi:type="dcterms:W3CDTF">2015-04-23T03:41:00Z</dcterms:created>
  <dcterms:modified xsi:type="dcterms:W3CDTF">2015-07-20T10:44:00Z</dcterms:modified>
</cp:coreProperties>
</file>